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6CD42">
      <w:pPr>
        <w:jc w:val="center"/>
        <w:rPr>
          <w:rFonts w:ascii="微软雅黑" w:hAnsi="微软雅黑" w:eastAsia="微软雅黑"/>
          <w:sz w:val="40"/>
          <w:szCs w:val="40"/>
        </w:rPr>
      </w:pPr>
      <w:r>
        <w:rPr>
          <w:rFonts w:hint="eastAsia" w:ascii="微软雅黑" w:hAnsi="微软雅黑" w:eastAsia="微软雅黑"/>
          <w:sz w:val="40"/>
          <w:szCs w:val="40"/>
        </w:rPr>
        <w:t>文明特色寝室社会实践类</w:t>
      </w:r>
      <w:r>
        <w:rPr>
          <w:rFonts w:hint="eastAsia" w:ascii="微软雅黑" w:hAnsi="微软雅黑" w:eastAsia="微软雅黑"/>
          <w:sz w:val="40"/>
          <w:szCs w:val="40"/>
        </w:rPr>
        <w:t>评分细则</w:t>
      </w:r>
    </w:p>
    <w:p w14:paraId="43D49734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论述材料部分（分值：满分30分）</w:t>
      </w:r>
    </w:p>
    <w:p w14:paraId="17A09A74">
      <w:pPr>
        <w:ind w:left="280" w:hanging="280" w:hanging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1.字数要求，关于申报文明寝室类型的详细报告2000字以上，即全方面阐述自身寝室为何符合该特色，若字数不达标则酌情减分。（1500字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2000字扣3分，少于1500字扣5分）</w:t>
      </w:r>
    </w:p>
    <w:p w14:paraId="6CBCFD6D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2.内容需积极向上，符合实际情况。</w:t>
      </w:r>
    </w:p>
    <w:p w14:paraId="229D56C1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3.申请内容需满足要求，若有遗漏则酌情减分。</w:t>
      </w:r>
    </w:p>
    <w:p w14:paraId="640E0D25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4.材料格式未按要求，酌情扣2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5分。</w:t>
      </w:r>
    </w:p>
    <w:p w14:paraId="11A6C896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学生组织及社团任职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131B1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6454457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074" w:type="dxa"/>
          </w:tcPr>
          <w:p w14:paraId="7C359A22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大一</w:t>
            </w:r>
          </w:p>
        </w:tc>
        <w:tc>
          <w:tcPr>
            <w:tcW w:w="2074" w:type="dxa"/>
          </w:tcPr>
          <w:p w14:paraId="23081AA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大二</w:t>
            </w:r>
          </w:p>
        </w:tc>
        <w:tc>
          <w:tcPr>
            <w:tcW w:w="2074" w:type="dxa"/>
          </w:tcPr>
          <w:p w14:paraId="29B9367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大三</w:t>
            </w:r>
          </w:p>
        </w:tc>
      </w:tr>
      <w:tr w14:paraId="269D9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20D14E1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学生组织</w:t>
            </w:r>
          </w:p>
        </w:tc>
        <w:tc>
          <w:tcPr>
            <w:tcW w:w="2074" w:type="dxa"/>
          </w:tcPr>
          <w:p w14:paraId="176BB8A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  <w:tc>
          <w:tcPr>
            <w:tcW w:w="2074" w:type="dxa"/>
          </w:tcPr>
          <w:p w14:paraId="6709AF5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</w:p>
        </w:tc>
        <w:tc>
          <w:tcPr>
            <w:tcW w:w="2074" w:type="dxa"/>
          </w:tcPr>
          <w:p w14:paraId="6DA0947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</w:p>
        </w:tc>
      </w:tr>
      <w:tr w14:paraId="52E4B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7007039C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社团</w:t>
            </w:r>
          </w:p>
        </w:tc>
        <w:tc>
          <w:tcPr>
            <w:tcW w:w="2074" w:type="dxa"/>
          </w:tcPr>
          <w:p w14:paraId="4F40680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1.0</w:t>
            </w:r>
          </w:p>
        </w:tc>
        <w:tc>
          <w:tcPr>
            <w:tcW w:w="2074" w:type="dxa"/>
          </w:tcPr>
          <w:p w14:paraId="2277E5E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0.9</w:t>
            </w:r>
          </w:p>
        </w:tc>
        <w:tc>
          <w:tcPr>
            <w:tcW w:w="2074" w:type="dxa"/>
          </w:tcPr>
          <w:p w14:paraId="6B335EA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0.8</w:t>
            </w:r>
          </w:p>
        </w:tc>
      </w:tr>
    </w:tbl>
    <w:p w14:paraId="4F3FC145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</w:t>
      </w:r>
    </w:p>
    <w:p w14:paraId="04619B29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①任职仅为本年度所任职位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75377AE6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②社团任职需给出相关证明，否则不予以加分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019A6547">
      <w:pPr>
        <w:ind w:left="280" w:hanging="280" w:hanging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③因需平衡年级之间差距，大一加分为标准分，大二加分为大一的90%，大三加分为大一的80%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56A5C698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各类证书</w:t>
      </w:r>
    </w:p>
    <w:tbl>
      <w:tblPr>
        <w:tblStyle w:val="4"/>
        <w:tblW w:w="6302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40"/>
        <w:gridCol w:w="1274"/>
        <w:gridCol w:w="1274"/>
        <w:gridCol w:w="1274"/>
      </w:tblGrid>
      <w:tr w14:paraId="7F4E3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Align w:val="center"/>
          </w:tcPr>
          <w:p w14:paraId="056D42A6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类别</w:t>
            </w:r>
          </w:p>
        </w:tc>
        <w:tc>
          <w:tcPr>
            <w:tcW w:w="1240" w:type="dxa"/>
            <w:vAlign w:val="center"/>
          </w:tcPr>
          <w:p w14:paraId="7EB7BB09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奖项</w:t>
            </w:r>
          </w:p>
        </w:tc>
        <w:tc>
          <w:tcPr>
            <w:tcW w:w="1274" w:type="dxa"/>
            <w:vAlign w:val="center"/>
          </w:tcPr>
          <w:p w14:paraId="1862261A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大一</w:t>
            </w:r>
          </w:p>
        </w:tc>
        <w:tc>
          <w:tcPr>
            <w:tcW w:w="1274" w:type="dxa"/>
            <w:vAlign w:val="center"/>
          </w:tcPr>
          <w:p w14:paraId="3F24C62D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大二</w:t>
            </w:r>
          </w:p>
        </w:tc>
        <w:tc>
          <w:tcPr>
            <w:tcW w:w="1274" w:type="dxa"/>
            <w:vAlign w:val="center"/>
          </w:tcPr>
          <w:p w14:paraId="744E9ED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大三</w:t>
            </w:r>
          </w:p>
        </w:tc>
      </w:tr>
      <w:tr w14:paraId="254D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restart"/>
            <w:vAlign w:val="center"/>
          </w:tcPr>
          <w:p w14:paraId="4DFFF96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国家级</w:t>
            </w:r>
          </w:p>
        </w:tc>
        <w:tc>
          <w:tcPr>
            <w:tcW w:w="1240" w:type="dxa"/>
            <w:vAlign w:val="center"/>
          </w:tcPr>
          <w:p w14:paraId="34D169A8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一等奖</w:t>
            </w:r>
          </w:p>
        </w:tc>
        <w:tc>
          <w:tcPr>
            <w:tcW w:w="1274" w:type="dxa"/>
            <w:vAlign w:val="center"/>
          </w:tcPr>
          <w:p w14:paraId="1A6FAF14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9.0</w:t>
            </w:r>
          </w:p>
        </w:tc>
        <w:tc>
          <w:tcPr>
            <w:tcW w:w="1274" w:type="dxa"/>
            <w:vAlign w:val="center"/>
          </w:tcPr>
          <w:p w14:paraId="6B8B0544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8.1</w:t>
            </w:r>
          </w:p>
        </w:tc>
        <w:tc>
          <w:tcPr>
            <w:tcW w:w="1274" w:type="dxa"/>
            <w:vAlign w:val="center"/>
          </w:tcPr>
          <w:p w14:paraId="53AB3FD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7.2</w:t>
            </w:r>
          </w:p>
        </w:tc>
      </w:tr>
      <w:tr w14:paraId="4816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  <w:vAlign w:val="center"/>
          </w:tcPr>
          <w:p w14:paraId="6B32EFE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0816B800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二等奖</w:t>
            </w:r>
          </w:p>
        </w:tc>
        <w:tc>
          <w:tcPr>
            <w:tcW w:w="1274" w:type="dxa"/>
            <w:vAlign w:val="center"/>
          </w:tcPr>
          <w:p w14:paraId="522E8F9D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8.0</w:t>
            </w:r>
          </w:p>
        </w:tc>
        <w:tc>
          <w:tcPr>
            <w:tcW w:w="1274" w:type="dxa"/>
            <w:vAlign w:val="center"/>
          </w:tcPr>
          <w:p w14:paraId="0E592A84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7.2</w:t>
            </w:r>
          </w:p>
        </w:tc>
        <w:tc>
          <w:tcPr>
            <w:tcW w:w="1274" w:type="dxa"/>
            <w:vAlign w:val="center"/>
          </w:tcPr>
          <w:p w14:paraId="4E1B708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6.4</w:t>
            </w:r>
          </w:p>
        </w:tc>
      </w:tr>
      <w:tr w14:paraId="5107B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  <w:vAlign w:val="center"/>
          </w:tcPr>
          <w:p w14:paraId="4E18DD7E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7F4F6100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三等奖</w:t>
            </w:r>
          </w:p>
        </w:tc>
        <w:tc>
          <w:tcPr>
            <w:tcW w:w="1274" w:type="dxa"/>
            <w:vAlign w:val="center"/>
          </w:tcPr>
          <w:p w14:paraId="2003E81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7.0</w:t>
            </w:r>
          </w:p>
        </w:tc>
        <w:tc>
          <w:tcPr>
            <w:tcW w:w="1274" w:type="dxa"/>
            <w:vAlign w:val="center"/>
          </w:tcPr>
          <w:p w14:paraId="46AEA85B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6.3</w:t>
            </w:r>
          </w:p>
        </w:tc>
        <w:tc>
          <w:tcPr>
            <w:tcW w:w="1274" w:type="dxa"/>
            <w:vAlign w:val="center"/>
          </w:tcPr>
          <w:p w14:paraId="65B98A9E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5.6</w:t>
            </w:r>
          </w:p>
        </w:tc>
      </w:tr>
      <w:tr w14:paraId="1B24F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restart"/>
            <w:vAlign w:val="center"/>
          </w:tcPr>
          <w:p w14:paraId="43388024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省级</w:t>
            </w:r>
          </w:p>
        </w:tc>
        <w:tc>
          <w:tcPr>
            <w:tcW w:w="1240" w:type="dxa"/>
            <w:vAlign w:val="center"/>
          </w:tcPr>
          <w:p w14:paraId="33A5965F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一等奖</w:t>
            </w:r>
          </w:p>
        </w:tc>
        <w:tc>
          <w:tcPr>
            <w:tcW w:w="1274" w:type="dxa"/>
            <w:vAlign w:val="center"/>
          </w:tcPr>
          <w:p w14:paraId="536A4978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6.0</w:t>
            </w:r>
          </w:p>
        </w:tc>
        <w:tc>
          <w:tcPr>
            <w:tcW w:w="1274" w:type="dxa"/>
            <w:vAlign w:val="center"/>
          </w:tcPr>
          <w:p w14:paraId="3292306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5.4</w:t>
            </w:r>
          </w:p>
        </w:tc>
        <w:tc>
          <w:tcPr>
            <w:tcW w:w="1274" w:type="dxa"/>
            <w:vAlign w:val="center"/>
          </w:tcPr>
          <w:p w14:paraId="1FC20C1B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4.8</w:t>
            </w:r>
          </w:p>
        </w:tc>
      </w:tr>
      <w:tr w14:paraId="6C249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  <w:vAlign w:val="center"/>
          </w:tcPr>
          <w:p w14:paraId="2DD30761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7BD68CFB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二等奖</w:t>
            </w:r>
          </w:p>
        </w:tc>
        <w:tc>
          <w:tcPr>
            <w:tcW w:w="1274" w:type="dxa"/>
            <w:vAlign w:val="center"/>
          </w:tcPr>
          <w:p w14:paraId="380749D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5.0</w:t>
            </w:r>
          </w:p>
        </w:tc>
        <w:tc>
          <w:tcPr>
            <w:tcW w:w="1274" w:type="dxa"/>
            <w:vAlign w:val="center"/>
          </w:tcPr>
          <w:p w14:paraId="41921AD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4.5</w:t>
            </w:r>
          </w:p>
        </w:tc>
        <w:tc>
          <w:tcPr>
            <w:tcW w:w="1274" w:type="dxa"/>
            <w:vAlign w:val="center"/>
          </w:tcPr>
          <w:p w14:paraId="77073A79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</w:tr>
      <w:tr w14:paraId="44D8A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  <w:vAlign w:val="center"/>
          </w:tcPr>
          <w:p w14:paraId="14708F8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2DF5E55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三等奖</w:t>
            </w:r>
          </w:p>
        </w:tc>
        <w:tc>
          <w:tcPr>
            <w:tcW w:w="1274" w:type="dxa"/>
            <w:vAlign w:val="center"/>
          </w:tcPr>
          <w:p w14:paraId="4B6DA439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  <w:tc>
          <w:tcPr>
            <w:tcW w:w="1274" w:type="dxa"/>
            <w:vAlign w:val="center"/>
          </w:tcPr>
          <w:p w14:paraId="1EC663A6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3.6</w:t>
            </w:r>
          </w:p>
        </w:tc>
        <w:tc>
          <w:tcPr>
            <w:tcW w:w="1274" w:type="dxa"/>
            <w:vAlign w:val="center"/>
          </w:tcPr>
          <w:p w14:paraId="2CA0177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3.2</w:t>
            </w:r>
          </w:p>
        </w:tc>
      </w:tr>
      <w:tr w14:paraId="51AFF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restart"/>
            <w:vAlign w:val="center"/>
          </w:tcPr>
          <w:p w14:paraId="2932B8AB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校级</w:t>
            </w:r>
          </w:p>
        </w:tc>
        <w:tc>
          <w:tcPr>
            <w:tcW w:w="1240" w:type="dxa"/>
            <w:vAlign w:val="center"/>
          </w:tcPr>
          <w:p w14:paraId="2F233272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一等奖</w:t>
            </w:r>
          </w:p>
        </w:tc>
        <w:tc>
          <w:tcPr>
            <w:tcW w:w="1274" w:type="dxa"/>
            <w:vAlign w:val="center"/>
          </w:tcPr>
          <w:p w14:paraId="191F1C8F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</w:p>
        </w:tc>
        <w:tc>
          <w:tcPr>
            <w:tcW w:w="1274" w:type="dxa"/>
            <w:vAlign w:val="center"/>
          </w:tcPr>
          <w:p w14:paraId="674A79A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2.7</w:t>
            </w:r>
          </w:p>
        </w:tc>
        <w:tc>
          <w:tcPr>
            <w:tcW w:w="1274" w:type="dxa"/>
            <w:vAlign w:val="center"/>
          </w:tcPr>
          <w:p w14:paraId="508B81B0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2.4</w:t>
            </w:r>
          </w:p>
        </w:tc>
      </w:tr>
      <w:tr w14:paraId="4B60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  <w:vAlign w:val="center"/>
          </w:tcPr>
          <w:p w14:paraId="79A0509F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5C9DE230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二等奖</w:t>
            </w:r>
          </w:p>
        </w:tc>
        <w:tc>
          <w:tcPr>
            <w:tcW w:w="1274" w:type="dxa"/>
            <w:vAlign w:val="center"/>
          </w:tcPr>
          <w:p w14:paraId="5E9275B2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  <w:tc>
          <w:tcPr>
            <w:tcW w:w="1274" w:type="dxa"/>
            <w:vAlign w:val="center"/>
          </w:tcPr>
          <w:p w14:paraId="59D0EE36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</w:p>
        </w:tc>
        <w:tc>
          <w:tcPr>
            <w:tcW w:w="1274" w:type="dxa"/>
            <w:vAlign w:val="center"/>
          </w:tcPr>
          <w:p w14:paraId="36EB514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</w:p>
        </w:tc>
      </w:tr>
      <w:tr w14:paraId="0D7E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  <w:vAlign w:val="center"/>
          </w:tcPr>
          <w:p w14:paraId="0D0ED2A6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F32BB99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三等奖</w:t>
            </w:r>
          </w:p>
        </w:tc>
        <w:tc>
          <w:tcPr>
            <w:tcW w:w="1274" w:type="dxa"/>
            <w:vAlign w:val="center"/>
          </w:tcPr>
          <w:p w14:paraId="2411506F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1.0</w:t>
            </w:r>
          </w:p>
        </w:tc>
        <w:tc>
          <w:tcPr>
            <w:tcW w:w="1274" w:type="dxa"/>
            <w:vAlign w:val="center"/>
          </w:tcPr>
          <w:p w14:paraId="656CB0EA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0.9</w:t>
            </w:r>
          </w:p>
        </w:tc>
        <w:tc>
          <w:tcPr>
            <w:tcW w:w="1274" w:type="dxa"/>
            <w:vAlign w:val="center"/>
          </w:tcPr>
          <w:p w14:paraId="44E22308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0．8</w:t>
            </w:r>
          </w:p>
        </w:tc>
      </w:tr>
      <w:tr w14:paraId="63903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restart"/>
            <w:vAlign w:val="center"/>
          </w:tcPr>
          <w:p w14:paraId="0B29574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院级</w:t>
            </w:r>
          </w:p>
        </w:tc>
        <w:tc>
          <w:tcPr>
            <w:tcW w:w="1240" w:type="dxa"/>
            <w:vAlign w:val="center"/>
          </w:tcPr>
          <w:p w14:paraId="58A0B7D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一等奖</w:t>
            </w:r>
          </w:p>
        </w:tc>
        <w:tc>
          <w:tcPr>
            <w:tcW w:w="1274" w:type="dxa"/>
            <w:vAlign w:val="center"/>
          </w:tcPr>
          <w:p w14:paraId="71DF2A2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1.5</w:t>
            </w:r>
          </w:p>
        </w:tc>
        <w:tc>
          <w:tcPr>
            <w:tcW w:w="1274" w:type="dxa"/>
            <w:vAlign w:val="center"/>
          </w:tcPr>
          <w:p w14:paraId="7E2717E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1.35</w:t>
            </w:r>
          </w:p>
        </w:tc>
        <w:tc>
          <w:tcPr>
            <w:tcW w:w="1274" w:type="dxa"/>
            <w:vAlign w:val="center"/>
          </w:tcPr>
          <w:p w14:paraId="38938D22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1.2</w:t>
            </w:r>
          </w:p>
        </w:tc>
      </w:tr>
      <w:tr w14:paraId="598C3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  <w:vAlign w:val="center"/>
          </w:tcPr>
          <w:p w14:paraId="0C0EFED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240" w:type="dxa"/>
            <w:vAlign w:val="center"/>
          </w:tcPr>
          <w:p w14:paraId="3958E9CB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二等奖</w:t>
            </w:r>
          </w:p>
        </w:tc>
        <w:tc>
          <w:tcPr>
            <w:tcW w:w="1274" w:type="dxa"/>
            <w:vAlign w:val="center"/>
          </w:tcPr>
          <w:p w14:paraId="1B15C7FA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1.0</w:t>
            </w:r>
          </w:p>
        </w:tc>
        <w:tc>
          <w:tcPr>
            <w:tcW w:w="1274" w:type="dxa"/>
            <w:vAlign w:val="center"/>
          </w:tcPr>
          <w:p w14:paraId="172EAA60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0.9</w:t>
            </w:r>
          </w:p>
        </w:tc>
        <w:tc>
          <w:tcPr>
            <w:tcW w:w="1274" w:type="dxa"/>
            <w:vAlign w:val="center"/>
          </w:tcPr>
          <w:p w14:paraId="635323A2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0.8</w:t>
            </w:r>
          </w:p>
        </w:tc>
      </w:tr>
      <w:tr w14:paraId="65B8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  <w:vAlign w:val="center"/>
          </w:tcPr>
          <w:p w14:paraId="36EA3E8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240" w:type="dxa"/>
            <w:vAlign w:val="center"/>
          </w:tcPr>
          <w:p w14:paraId="01BA4B42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三等奖</w:t>
            </w:r>
          </w:p>
        </w:tc>
        <w:tc>
          <w:tcPr>
            <w:tcW w:w="1274" w:type="dxa"/>
            <w:vAlign w:val="center"/>
          </w:tcPr>
          <w:p w14:paraId="21F3839F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0.5</w:t>
            </w:r>
          </w:p>
        </w:tc>
        <w:tc>
          <w:tcPr>
            <w:tcW w:w="1274" w:type="dxa"/>
            <w:vAlign w:val="center"/>
          </w:tcPr>
          <w:p w14:paraId="11C7CD9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0.45</w:t>
            </w:r>
          </w:p>
        </w:tc>
        <w:tc>
          <w:tcPr>
            <w:tcW w:w="1274" w:type="dxa"/>
            <w:vAlign w:val="center"/>
          </w:tcPr>
          <w:p w14:paraId="13F05FB1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0.4</w:t>
            </w:r>
          </w:p>
        </w:tc>
      </w:tr>
    </w:tbl>
    <w:p w14:paraId="11DACC9F">
      <w:pPr>
        <w:pStyle w:val="9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</w:t>
      </w:r>
    </w:p>
    <w:p w14:paraId="106E1E33">
      <w:pPr>
        <w:pStyle w:val="9"/>
        <w:numPr>
          <w:numId w:val="0"/>
        </w:numPr>
        <w:ind w:left="360" w:leftChars="0"/>
        <w:jc w:val="left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①因需平衡年级之间差距，大一加分为标准分，大二加分为大一的90%，大三加分为大一的80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%；</w:t>
      </w:r>
    </w:p>
    <w:p w14:paraId="5EEA9952">
      <w:pPr>
        <w:pStyle w:val="9"/>
        <w:numPr>
          <w:numId w:val="0"/>
        </w:numPr>
        <w:ind w:left="360" w:left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②该类加分证书为各类活动的证书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49A8C15F">
      <w:pPr>
        <w:pStyle w:val="9"/>
        <w:numPr>
          <w:numId w:val="0"/>
        </w:numPr>
        <w:ind w:left="360" w:left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③如有其它证明材料，则依据具体情况酌情给分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0EC15FE0">
      <w:pPr>
        <w:pStyle w:val="9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各类社会实践活动</w:t>
      </w:r>
    </w:p>
    <w:p w14:paraId="6A9496AA">
      <w:pPr>
        <w:pStyle w:val="9"/>
        <w:ind w:left="72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各类活动一项均加一分，需给出相关证明，无法给出证明则不予以加分。</w:t>
      </w:r>
    </w:p>
    <w:p w14:paraId="7661E14D">
      <w:pPr>
        <w:jc w:val="center"/>
        <w:rPr>
          <w:rFonts w:ascii="微软雅黑" w:hAnsi="微软雅黑" w:eastAsia="微软雅黑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802BE4"/>
    <w:multiLevelType w:val="multilevel"/>
    <w:tmpl w:val="56802BE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QwODZiZjFmMjA1YmYyY2IwYjJlMDVmNTgzOWNhODMifQ=="/>
  </w:docVars>
  <w:rsids>
    <w:rsidRoot w:val="00776578"/>
    <w:rsid w:val="00007B82"/>
    <w:rsid w:val="00146F4D"/>
    <w:rsid w:val="00247749"/>
    <w:rsid w:val="00274C6C"/>
    <w:rsid w:val="002A29DE"/>
    <w:rsid w:val="002E2A95"/>
    <w:rsid w:val="00306FAF"/>
    <w:rsid w:val="003117E2"/>
    <w:rsid w:val="003253CF"/>
    <w:rsid w:val="00396859"/>
    <w:rsid w:val="003C41FB"/>
    <w:rsid w:val="00421B39"/>
    <w:rsid w:val="00495F18"/>
    <w:rsid w:val="004C19FD"/>
    <w:rsid w:val="004F7D87"/>
    <w:rsid w:val="00671636"/>
    <w:rsid w:val="00776578"/>
    <w:rsid w:val="007B0C2A"/>
    <w:rsid w:val="00847520"/>
    <w:rsid w:val="008D47D8"/>
    <w:rsid w:val="0093189B"/>
    <w:rsid w:val="009B3E78"/>
    <w:rsid w:val="00A023C8"/>
    <w:rsid w:val="00A3222A"/>
    <w:rsid w:val="00C055D0"/>
    <w:rsid w:val="00CD1FC0"/>
    <w:rsid w:val="00D00338"/>
    <w:rsid w:val="00D52CE8"/>
    <w:rsid w:val="00D97A2A"/>
    <w:rsid w:val="00DB7897"/>
    <w:rsid w:val="00E32D81"/>
    <w:rsid w:val="00E545E9"/>
    <w:rsid w:val="00FB2664"/>
    <w:rsid w:val="0204453A"/>
    <w:rsid w:val="023D293E"/>
    <w:rsid w:val="0C8F1FE8"/>
    <w:rsid w:val="104B4477"/>
    <w:rsid w:val="11C75D80"/>
    <w:rsid w:val="11FC55B2"/>
    <w:rsid w:val="19940C3D"/>
    <w:rsid w:val="1A7867B1"/>
    <w:rsid w:val="1D0C4D01"/>
    <w:rsid w:val="259A75DB"/>
    <w:rsid w:val="2AA131BA"/>
    <w:rsid w:val="2AB0164F"/>
    <w:rsid w:val="2BE21696"/>
    <w:rsid w:val="2F98337A"/>
    <w:rsid w:val="33174961"/>
    <w:rsid w:val="391E0CCE"/>
    <w:rsid w:val="3BD056AD"/>
    <w:rsid w:val="3E2919ED"/>
    <w:rsid w:val="3F163D1F"/>
    <w:rsid w:val="40784565"/>
    <w:rsid w:val="42024A2E"/>
    <w:rsid w:val="43662453"/>
    <w:rsid w:val="496438D9"/>
    <w:rsid w:val="50096F88"/>
    <w:rsid w:val="55807CEC"/>
    <w:rsid w:val="566969D2"/>
    <w:rsid w:val="58D520FD"/>
    <w:rsid w:val="5A9F29C3"/>
    <w:rsid w:val="5AB346C0"/>
    <w:rsid w:val="5E9A2BCD"/>
    <w:rsid w:val="631B1054"/>
    <w:rsid w:val="67A61834"/>
    <w:rsid w:val="6B824366"/>
    <w:rsid w:val="6DC9002B"/>
    <w:rsid w:val="70EE1B56"/>
    <w:rsid w:val="71777D9E"/>
    <w:rsid w:val="71CC00E9"/>
    <w:rsid w:val="722E78B8"/>
    <w:rsid w:val="743B50B2"/>
    <w:rsid w:val="74E42F40"/>
    <w:rsid w:val="76AE24B4"/>
    <w:rsid w:val="7960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6"/>
    <w:link w:val="3"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styleId="10">
    <w:name w:val="No Spacing"/>
    <w:qFormat/>
    <w:uiPriority w:val="99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721</Words>
  <Characters>845</Characters>
  <Lines>0</Lines>
  <Paragraphs>0</Paragraphs>
  <TotalTime>0</TotalTime>
  <ScaleCrop>false</ScaleCrop>
  <LinksUpToDate>false</LinksUpToDate>
  <CharactersWithSpaces>881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2019-05-14T09:03:00Z</dcterms:created>
  <dc:creator>2676241468@qq.com</dc:creator>
  <cp:lastModifiedBy>BIG HEAD</cp:lastModifiedBy>
  <dcterms:modified xsi:type="dcterms:W3CDTF">2025-10-16T02:35:06Z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FCE44BAB25E3413982E56D5543EB507F_12</vt:lpwstr>
  </property>
  <property fmtid="{D5CDD505-2E9C-101B-9397-08002B2CF9AE}" pid="4" name="KSOTemplateDocerSaveRecord">
    <vt:lpwstr>eyJoZGlkIjoiYmQ1MGY2YzdmMTRhNmFkYmVhNjY1ODhkZDdjNDMyZTQiLCJ1c2VySWQiOiIyMzgxNjEyMDYifQ==</vt:lpwstr>
  </property>
</Properties>
</file>