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C560E">
      <w:pPr>
        <w:jc w:val="center"/>
        <w:rPr>
          <w:rFonts w:ascii="微软雅黑" w:hAnsi="微软雅黑" w:eastAsia="微软雅黑"/>
          <w:sz w:val="40"/>
          <w:szCs w:val="40"/>
        </w:rPr>
      </w:pPr>
      <w:r>
        <w:rPr>
          <w:rFonts w:ascii="微软雅黑" w:hAnsi="微软雅黑" w:eastAsia="微软雅黑"/>
          <w:sz w:val="40"/>
          <w:szCs w:val="40"/>
        </w:rPr>
        <w:t xml:space="preserve"> </w:t>
      </w:r>
      <w:r>
        <w:rPr>
          <w:rFonts w:hint="eastAsia" w:ascii="微软雅黑" w:hAnsi="微软雅黑" w:eastAsia="微软雅黑"/>
          <w:sz w:val="40"/>
          <w:szCs w:val="40"/>
        </w:rPr>
        <w:t>文明特色寝室环境友好类评分细则</w:t>
      </w:r>
    </w:p>
    <w:p w14:paraId="3D32A640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  <w:lang w:eastAsia="zh-CN"/>
        </w:rPr>
      </w:pPr>
      <w:bookmarkStart w:id="0" w:name="_Hlk8655209"/>
      <w:r>
        <w:rPr>
          <w:rFonts w:hint="eastAsia" w:ascii="微软雅黑" w:hAnsi="微软雅黑" w:eastAsia="微软雅黑"/>
          <w:sz w:val="32"/>
          <w:szCs w:val="32"/>
          <w:lang w:eastAsia="zh-CN"/>
        </w:rPr>
        <w:t>论述材料部分（分值：满分30分）</w:t>
      </w:r>
    </w:p>
    <w:p w14:paraId="402E95D2">
      <w:pPr>
        <w:ind w:left="2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1.字数要求，关于申报文明寝室类型的详细报告2000字以上，即全方面阐述自身寝室为何符合该特色，若字数不达标则酌情减分。（1500字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2000字扣3分，少于1500字扣5分）</w:t>
      </w:r>
    </w:p>
    <w:p w14:paraId="537AAE56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2.内容需积极向上，符合实际情况。 </w:t>
      </w:r>
    </w:p>
    <w:p w14:paraId="0B4458EA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3.申请内容需满足要求，若有遗漏则酌情减分。</w:t>
      </w:r>
    </w:p>
    <w:p w14:paraId="6D00CA39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4.材料格式未按要求，酌情扣2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5分。</w:t>
      </w:r>
    </w:p>
    <w:p w14:paraId="194C3BFB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“</w:t>
      </w:r>
      <w:r>
        <w:rPr>
          <w:rFonts w:hint="eastAsia" w:ascii="微软雅黑" w:hAnsi="微软雅黑" w:eastAsia="微软雅黑"/>
          <w:sz w:val="32"/>
          <w:szCs w:val="32"/>
        </w:rPr>
        <w:t>变废为宝”（每件满分5分）</w:t>
      </w:r>
    </w:p>
    <w:p w14:paraId="7E3DB8BF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1.寝室人员利用废旧物品进行改造，并进行利用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079FAD3B">
      <w:pPr>
        <w:ind w:left="279" w:leftChars="133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要求：给出照片证明，背景需要以寝室人员所在寝室为背景（每件物品最多三张）</w:t>
      </w:r>
    </w:p>
    <w:p w14:paraId="607598B0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关于物品加分，根据照片进行（1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5分的加分）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76F1861A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保护环境类证书</w:t>
      </w:r>
    </w:p>
    <w:p w14:paraId="7964C4C8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1.具体加分：每人次酌情加分，具体见下表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B8D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734FF9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2074" w:type="dxa"/>
          </w:tcPr>
          <w:p w14:paraId="02B9F7B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2074" w:type="dxa"/>
          </w:tcPr>
          <w:p w14:paraId="384A7E2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  <w:tc>
          <w:tcPr>
            <w:tcW w:w="2074" w:type="dxa"/>
          </w:tcPr>
          <w:p w14:paraId="42DA39A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B2B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C2E4F8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2074" w:type="dxa"/>
          </w:tcPr>
          <w:p w14:paraId="3B5BA29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2074" w:type="dxa"/>
          </w:tcPr>
          <w:p w14:paraId="6B7270C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  <w:tc>
          <w:tcPr>
            <w:tcW w:w="2074" w:type="dxa"/>
          </w:tcPr>
          <w:p w14:paraId="4CEBB0C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0CAE1184">
      <w:pPr>
        <w:jc w:val="left"/>
        <w:rPr>
          <w:rFonts w:ascii="微软雅黑" w:hAnsi="微软雅黑" w:eastAsia="微软雅黑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注：因需平衡年级之间差距，大一加分为标准分，大二加分为大一的90%，大三加分为大一的80%。</w:t>
      </w:r>
    </w:p>
    <w:p w14:paraId="69BD781A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公益活动</w:t>
      </w:r>
    </w:p>
    <w:p w14:paraId="7F2D58C5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1.寝室成员积极参加环保型公益活动，并能提供相应证明。</w:t>
      </w:r>
    </w:p>
    <w:p w14:paraId="340F7EC3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2.具体加分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73"/>
        <w:gridCol w:w="1673"/>
        <w:gridCol w:w="1673"/>
        <w:gridCol w:w="1604"/>
      </w:tblGrid>
      <w:tr w14:paraId="2AE5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3" w:type="dxa"/>
          </w:tcPr>
          <w:p w14:paraId="2E5CAD7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73" w:type="dxa"/>
          </w:tcPr>
          <w:p w14:paraId="79B5213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1673" w:type="dxa"/>
          </w:tcPr>
          <w:p w14:paraId="1704E9F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1673" w:type="dxa"/>
          </w:tcPr>
          <w:p w14:paraId="4CCED45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  <w:tc>
          <w:tcPr>
            <w:tcW w:w="1604" w:type="dxa"/>
          </w:tcPr>
          <w:p w14:paraId="05C2D82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143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3" w:type="dxa"/>
          </w:tcPr>
          <w:p w14:paraId="1033BB0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校级</w:t>
            </w:r>
          </w:p>
        </w:tc>
        <w:tc>
          <w:tcPr>
            <w:tcW w:w="1673" w:type="dxa"/>
          </w:tcPr>
          <w:p w14:paraId="2235A5B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673" w:type="dxa"/>
          </w:tcPr>
          <w:p w14:paraId="1297ED5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673" w:type="dxa"/>
          </w:tcPr>
          <w:p w14:paraId="57BDFFD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  <w:tc>
          <w:tcPr>
            <w:tcW w:w="1604" w:type="dxa"/>
          </w:tcPr>
          <w:p w14:paraId="64963AE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09F3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3" w:type="dxa"/>
          </w:tcPr>
          <w:p w14:paraId="2621988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院级</w:t>
            </w:r>
          </w:p>
        </w:tc>
        <w:tc>
          <w:tcPr>
            <w:tcW w:w="1673" w:type="dxa"/>
          </w:tcPr>
          <w:p w14:paraId="4911F8A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673" w:type="dxa"/>
          </w:tcPr>
          <w:p w14:paraId="6C32633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673" w:type="dxa"/>
          </w:tcPr>
          <w:p w14:paraId="4BC3BE7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  <w:tc>
          <w:tcPr>
            <w:tcW w:w="1604" w:type="dxa"/>
          </w:tcPr>
          <w:p w14:paraId="24FDD30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0CF654F3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  <w:bookmarkStart w:id="2" w:name="_GoBack"/>
      <w:bookmarkEnd w:id="2"/>
      <w:bookmarkStart w:id="1" w:name="_Hlk8735351"/>
    </w:p>
    <w:p w14:paraId="65170725">
      <w:pPr>
        <w:pStyle w:val="9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①因需平衡年级之间差距，大一加分为标准分，大二加分为大一的90%，大三加分为大一的80%</w:t>
      </w:r>
      <w:bookmarkEnd w:id="1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736DB67C">
      <w:pPr>
        <w:ind w:firstLine="280" w:firstLine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②若无法给出证明，则不予以加分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04B8D5A0">
      <w:pPr>
        <w:ind w:firstLine="280" w:firstLine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③如有其它证明材料，则依据具体情况酌情给分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51B7AC38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A4C7AB7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 xml:space="preserve">    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F125F0"/>
    <w:multiLevelType w:val="multilevel"/>
    <w:tmpl w:val="22F125F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189E"/>
    <w:rsid w:val="0004529C"/>
    <w:rsid w:val="0007189E"/>
    <w:rsid w:val="000A76E5"/>
    <w:rsid w:val="001212A0"/>
    <w:rsid w:val="001B4CC6"/>
    <w:rsid w:val="002A52D8"/>
    <w:rsid w:val="002F2ED6"/>
    <w:rsid w:val="0035244D"/>
    <w:rsid w:val="004940E5"/>
    <w:rsid w:val="004A577D"/>
    <w:rsid w:val="004B63A3"/>
    <w:rsid w:val="004E26D4"/>
    <w:rsid w:val="006A69D6"/>
    <w:rsid w:val="006C1931"/>
    <w:rsid w:val="007132EE"/>
    <w:rsid w:val="008313B9"/>
    <w:rsid w:val="009B7472"/>
    <w:rsid w:val="00A94194"/>
    <w:rsid w:val="00B1172C"/>
    <w:rsid w:val="00B74E3F"/>
    <w:rsid w:val="00C05CB7"/>
    <w:rsid w:val="00CA061B"/>
    <w:rsid w:val="00D53740"/>
    <w:rsid w:val="00D66903"/>
    <w:rsid w:val="00D92820"/>
    <w:rsid w:val="00FA3240"/>
    <w:rsid w:val="00FB76C9"/>
    <w:rsid w:val="00FE1942"/>
    <w:rsid w:val="036717D3"/>
    <w:rsid w:val="0C2A7A8F"/>
    <w:rsid w:val="0D701E19"/>
    <w:rsid w:val="11DF30C9"/>
    <w:rsid w:val="25FC0296"/>
    <w:rsid w:val="26F82CC6"/>
    <w:rsid w:val="2A482469"/>
    <w:rsid w:val="2AD52E64"/>
    <w:rsid w:val="2E954DE4"/>
    <w:rsid w:val="453E18DA"/>
    <w:rsid w:val="561F3061"/>
    <w:rsid w:val="597436C4"/>
    <w:rsid w:val="5D9E6F62"/>
    <w:rsid w:val="65583573"/>
    <w:rsid w:val="6700768C"/>
    <w:rsid w:val="763149BF"/>
    <w:rsid w:val="7DB0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6"/>
    <w:link w:val="3"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674</Words>
  <Characters>749</Characters>
  <Lines>0</Lines>
  <Paragraphs>0</Paragraphs>
  <TotalTime>2</TotalTime>
  <ScaleCrop>false</ScaleCrop>
  <LinksUpToDate>false</LinksUpToDate>
  <CharactersWithSpaces>777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2019-05-13T08:49:00Z</dcterms:created>
  <dc:creator>2676241468@qq.com</dc:creator>
  <cp:lastModifiedBy>BIG HEAD</cp:lastModifiedBy>
  <dcterms:modified xsi:type="dcterms:W3CDTF">2025-10-16T02:15:17Z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eyJoZGlkIjoiYmQ1MGY2YzdmMTRhNmFkYmVhNjY1ODhkZDdjNDMyZTQiLCJ1c2VySWQiOiIyMzgxNjEyMDYifQ==</vt:lpwstr>
  </property>
  <property fmtid="{D5CDD505-2E9C-101B-9397-08002B2CF9AE}" pid="4" name="ICV">
    <vt:lpwstr>8A75831D2D45476F8C67C858CDAA054A_12</vt:lpwstr>
  </property>
</Properties>
</file>